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04C9D" w:rsidRPr="00387A77" w:rsidTr="00CD2265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Επεκτάτης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Οθόνης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Laptop</w:t>
            </w:r>
          </w:p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B04C9D" w:rsidRPr="00387A77" w:rsidTr="00CD2265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04C9D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04C9D" w:rsidRPr="00387A77" w:rsidTr="00CD2265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4C9D" w:rsidRPr="00387A77" w:rsidTr="00CD2265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04C9D" w:rsidRPr="00387A77" w:rsidRDefault="00B04C9D" w:rsidP="00CD2265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Διπλή Υποστήριξη Λειτουργίας, Ευρεία Συμβατότητα με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laptops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13"-17". Δυνατότητα σύνδεσης μέσω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Type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-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και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HDMI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θύρες.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Πολυλειτουργική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και Περιστρεφόμενη: Ρυθμιζόμενη γωνία έως 210° για άνετη θέαση. Πλήρες Πακέτο με Αξεσουάρ: Περιλαμβάνει όλα τα απαραίτητα για εύκολη εγκατάσταση και χρήση και μετατροπείς από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Type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-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C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,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HDMI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και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USB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2 και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USB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4C9D" w:rsidRPr="00387A77" w:rsidTr="00CD2265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4C9D" w:rsidRPr="00387A77" w:rsidRDefault="00B04C9D" w:rsidP="00CD2265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>
      <w:bookmarkStart w:id="0" w:name="_GoBack"/>
      <w:bookmarkEnd w:id="0"/>
    </w:p>
    <w:sectPr w:rsidR="005F039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1E"/>
    <w:rsid w:val="000134F1"/>
    <w:rsid w:val="00091D78"/>
    <w:rsid w:val="000F6AFE"/>
    <w:rsid w:val="00182965"/>
    <w:rsid w:val="0045561E"/>
    <w:rsid w:val="005F039E"/>
    <w:rsid w:val="0086171E"/>
    <w:rsid w:val="0099526A"/>
    <w:rsid w:val="00B04C9D"/>
    <w:rsid w:val="00BD5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C86982-C269-4920-97B4-CBB94CA1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561E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5C39DA20</Template>
  <TotalTime>1</TotalTime>
  <Pages>1</Pages>
  <Words>81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3</cp:revision>
  <dcterms:created xsi:type="dcterms:W3CDTF">2025-10-17T11:44:00Z</dcterms:created>
  <dcterms:modified xsi:type="dcterms:W3CDTF">2025-10-17T11:45:00Z</dcterms:modified>
</cp:coreProperties>
</file>